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779F7" w14:textId="74ABA88C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4301-00</w:t>
      </w:r>
      <w:r w:rsidR="00EB73E2">
        <w:rPr>
          <w:rFonts w:cs="Arial"/>
        </w:rPr>
        <w:t>53</w:t>
      </w:r>
      <w:r>
        <w:rPr>
          <w:rFonts w:cs="Arial"/>
        </w:rPr>
        <w:t>/2023</w:t>
      </w:r>
    </w:p>
    <w:p w14:paraId="1BBEAE3B" w14:textId="204BD4F2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EB73E2">
        <w:rPr>
          <w:rFonts w:cs="Arial"/>
        </w:rPr>
        <w:t xml:space="preserve"> </w:t>
      </w:r>
      <w:r>
        <w:rPr>
          <w:rFonts w:cs="Arial"/>
        </w:rPr>
        <w:t>2023-</w:t>
      </w:r>
      <w:r w:rsidR="00EB73E2">
        <w:rPr>
          <w:rFonts w:cs="Arial"/>
        </w:rPr>
        <w:t>310</w:t>
      </w:r>
    </w:p>
    <w:p w14:paraId="1834FC4B" w14:textId="6C25DF43" w:rsidR="008742A8" w:rsidRDefault="008742A8" w:rsidP="007D20B9">
      <w:pPr>
        <w:tabs>
          <w:tab w:val="left" w:pos="993"/>
          <w:tab w:val="left" w:pos="1134"/>
        </w:tabs>
        <w:rPr>
          <w:rFonts w:cs="Arial"/>
        </w:rPr>
      </w:pPr>
    </w:p>
    <w:p w14:paraId="03F30022" w14:textId="5FE08415" w:rsidR="008742A8" w:rsidRDefault="008742A8" w:rsidP="007D20B9">
      <w:pPr>
        <w:tabs>
          <w:tab w:val="left" w:pos="993"/>
          <w:tab w:val="left" w:pos="1134"/>
        </w:tabs>
        <w:rPr>
          <w:rFonts w:cs="Arial"/>
        </w:rPr>
      </w:pPr>
    </w:p>
    <w:p w14:paraId="4337F8B7" w14:textId="77777777" w:rsidR="008742A8" w:rsidRDefault="008742A8" w:rsidP="007D20B9">
      <w:pPr>
        <w:tabs>
          <w:tab w:val="left" w:pos="993"/>
          <w:tab w:val="left" w:pos="1134"/>
        </w:tabs>
        <w:rPr>
          <w:rFonts w:cs="Arial"/>
        </w:rPr>
      </w:pPr>
    </w:p>
    <w:p w14:paraId="6D32BF68" w14:textId="77777777" w:rsidR="008742A8" w:rsidRPr="001E6CD7" w:rsidRDefault="008742A8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D7C90CE" w:rsidR="00A86CFA" w:rsidRDefault="00A86CFA" w:rsidP="00E05D11">
      <w:pPr>
        <w:tabs>
          <w:tab w:val="left" w:pos="1083"/>
        </w:tabs>
        <w:rPr>
          <w:rFonts w:cs="Arial"/>
        </w:rPr>
      </w:pPr>
    </w:p>
    <w:p w14:paraId="2ECC3CFA" w14:textId="77777777" w:rsidR="008742A8" w:rsidRDefault="008742A8" w:rsidP="00E05D11">
      <w:pPr>
        <w:tabs>
          <w:tab w:val="left" w:pos="1083"/>
        </w:tabs>
        <w:rPr>
          <w:rFonts w:cs="Arial"/>
        </w:rPr>
      </w:pPr>
    </w:p>
    <w:p w14:paraId="45733E9D" w14:textId="77777777" w:rsidR="008742A8" w:rsidRDefault="008742A8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6F6BB6DB" w14:textId="23371A6D" w:rsidR="00275CD0" w:rsidRDefault="00275CD0" w:rsidP="005B230F">
      <w:pPr>
        <w:tabs>
          <w:tab w:val="left" w:pos="1083"/>
        </w:tabs>
        <w:rPr>
          <w:rFonts w:cs="Arial"/>
        </w:rPr>
      </w:pPr>
    </w:p>
    <w:p w14:paraId="13FD87F7" w14:textId="77777777" w:rsidR="008742A8" w:rsidRDefault="008742A8" w:rsidP="005B230F">
      <w:pPr>
        <w:tabs>
          <w:tab w:val="left" w:pos="1083"/>
        </w:tabs>
        <w:rPr>
          <w:rFonts w:cs="Arial"/>
        </w:rPr>
      </w:pPr>
    </w:p>
    <w:p w14:paraId="260D4A42" w14:textId="77777777" w:rsidR="008742A8" w:rsidRDefault="008742A8" w:rsidP="005B230F">
      <w:pPr>
        <w:tabs>
          <w:tab w:val="left" w:pos="1083"/>
        </w:tabs>
        <w:rPr>
          <w:rFonts w:cs="Arial"/>
        </w:rPr>
      </w:pPr>
    </w:p>
    <w:p w14:paraId="3D621A04" w14:textId="3040A2BA" w:rsidR="005B230F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>Sklop 1: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217"/>
        <w:gridCol w:w="3828"/>
      </w:tblGrid>
      <w:tr w:rsidR="00275CD0" w:rsidRPr="00AC3998" w14:paraId="0FC82652" w14:textId="77777777" w:rsidTr="00275CD0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0F2DC304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 w:rsidR="00F42BA9"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275CD0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769C94B5" w:rsidR="00275CD0" w:rsidRPr="00AC3998" w:rsidRDefault="00275CD0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275CD0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0412C68A" w14:textId="6A6D1F3B" w:rsidR="00275CD0" w:rsidRDefault="00275CD0" w:rsidP="005B230F">
      <w:pPr>
        <w:tabs>
          <w:tab w:val="left" w:pos="1083"/>
        </w:tabs>
        <w:rPr>
          <w:rFonts w:cs="Arial"/>
        </w:rPr>
      </w:pPr>
    </w:p>
    <w:p w14:paraId="775405E1" w14:textId="77777777" w:rsidR="008742A8" w:rsidRDefault="008742A8" w:rsidP="005B230F">
      <w:pPr>
        <w:tabs>
          <w:tab w:val="left" w:pos="1083"/>
        </w:tabs>
        <w:rPr>
          <w:rFonts w:cs="Arial"/>
        </w:rPr>
      </w:pPr>
    </w:p>
    <w:p w14:paraId="532B98AB" w14:textId="1270A18F" w:rsidR="00A86CFA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2: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359"/>
        <w:gridCol w:w="3686"/>
      </w:tblGrid>
      <w:tr w:rsidR="00275CD0" w:rsidRPr="00AC3998" w14:paraId="02EF9EC4" w14:textId="77777777" w:rsidTr="00275CD0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D9A219C" w14:textId="39FECE3E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D080A54" w14:textId="31F6D4FB" w:rsidR="00275CD0" w:rsidRPr="00AC3998" w:rsidRDefault="00275CD0" w:rsidP="00B3415F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8811C3E" w14:textId="2A8FF556" w:rsidR="00275CD0" w:rsidRPr="00AC3998" w:rsidRDefault="00F42BA9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6F4BAA4E" w14:textId="77777777" w:rsidTr="00275CD0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7409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44E7" w14:textId="16E3BD9C" w:rsidR="00275CD0" w:rsidRPr="00AC3998" w:rsidRDefault="00275CD0" w:rsidP="00B3415F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3546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49D9BBC2" w14:textId="77777777" w:rsidTr="00275CD0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D17024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1C7EE05" w14:textId="77777777" w:rsidR="00275CD0" w:rsidRPr="00AC3998" w:rsidRDefault="00275CD0" w:rsidP="00B3415F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E030098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609B2074" w14:textId="0B572496" w:rsidR="00A86CFA" w:rsidRDefault="00A86CFA" w:rsidP="005B230F">
      <w:pPr>
        <w:tabs>
          <w:tab w:val="left" w:pos="1083"/>
        </w:tabs>
        <w:rPr>
          <w:rFonts w:cs="Arial"/>
        </w:rPr>
      </w:pPr>
    </w:p>
    <w:p w14:paraId="2923511B" w14:textId="5DC41581" w:rsidR="008742A8" w:rsidRDefault="008742A8" w:rsidP="005B230F">
      <w:pPr>
        <w:tabs>
          <w:tab w:val="left" w:pos="1083"/>
        </w:tabs>
        <w:rPr>
          <w:rFonts w:cs="Arial"/>
        </w:rPr>
      </w:pPr>
    </w:p>
    <w:p w14:paraId="4679DEC3" w14:textId="77777777" w:rsidR="008742A8" w:rsidRDefault="008742A8" w:rsidP="005B230F">
      <w:pPr>
        <w:tabs>
          <w:tab w:val="left" w:pos="1083"/>
        </w:tabs>
        <w:rPr>
          <w:rFonts w:cs="Arial"/>
        </w:rPr>
      </w:pPr>
    </w:p>
    <w:p w14:paraId="4DCD3BCD" w14:textId="536E96E4" w:rsidR="00365267" w:rsidRPr="00A86CFA" w:rsidRDefault="00365267" w:rsidP="00365267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3: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359"/>
        <w:gridCol w:w="3686"/>
      </w:tblGrid>
      <w:tr w:rsidR="00365267" w:rsidRPr="00AC3998" w14:paraId="43F59267" w14:textId="77777777" w:rsidTr="008F5267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57C0D39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314372D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995694E" w14:textId="6BDDB7B3" w:rsidR="00365267" w:rsidRPr="00AC3998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365267" w:rsidRPr="00AC3998" w14:paraId="38405FBE" w14:textId="77777777" w:rsidTr="008F5267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54AE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7A31" w14:textId="69D12C5A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819E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365267" w:rsidRPr="00AC3998" w14:paraId="45A8355C" w14:textId="77777777" w:rsidTr="008F5267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8A5D198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C667855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2230C9F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5C1DE9D0" w14:textId="42C924D0" w:rsidR="00275CD0" w:rsidRDefault="00275CD0" w:rsidP="005B230F">
      <w:pPr>
        <w:tabs>
          <w:tab w:val="left" w:pos="1083"/>
        </w:tabs>
        <w:rPr>
          <w:rFonts w:cs="Arial"/>
        </w:rPr>
      </w:pPr>
    </w:p>
    <w:p w14:paraId="3996185A" w14:textId="34CD811A" w:rsidR="008742A8" w:rsidRDefault="008742A8" w:rsidP="005B230F">
      <w:pPr>
        <w:tabs>
          <w:tab w:val="left" w:pos="1083"/>
        </w:tabs>
        <w:rPr>
          <w:rFonts w:cs="Arial"/>
        </w:rPr>
      </w:pPr>
    </w:p>
    <w:p w14:paraId="6D68D38F" w14:textId="12D96FA5" w:rsidR="008742A8" w:rsidRDefault="008742A8" w:rsidP="005B230F">
      <w:pPr>
        <w:tabs>
          <w:tab w:val="left" w:pos="1083"/>
        </w:tabs>
        <w:rPr>
          <w:rFonts w:cs="Arial"/>
        </w:rPr>
      </w:pPr>
      <w:bookmarkStart w:id="0" w:name="_GoBack"/>
      <w:bookmarkEnd w:id="0"/>
    </w:p>
    <w:p w14:paraId="3A9CC5D0" w14:textId="77777777" w:rsidR="008742A8" w:rsidRDefault="008742A8" w:rsidP="005B230F">
      <w:pPr>
        <w:tabs>
          <w:tab w:val="left" w:pos="1083"/>
        </w:tabs>
        <w:rPr>
          <w:rFonts w:cs="Arial"/>
        </w:rPr>
      </w:pPr>
    </w:p>
    <w:p w14:paraId="09F294C9" w14:textId="4FF9101E" w:rsidR="00365267" w:rsidRPr="00A86CFA" w:rsidRDefault="00365267" w:rsidP="00365267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4: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359"/>
        <w:gridCol w:w="3686"/>
      </w:tblGrid>
      <w:tr w:rsidR="00365267" w:rsidRPr="00AC3998" w14:paraId="58328209" w14:textId="77777777" w:rsidTr="008F5267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A428FD4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6948352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A7EA952" w14:textId="05789352" w:rsidR="00365267" w:rsidRPr="00AC3998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365267" w:rsidRPr="00AC3998" w14:paraId="2BE498AB" w14:textId="77777777" w:rsidTr="008F5267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658B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49E9" w14:textId="51A0503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1CE8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365267" w:rsidRPr="00AC3998" w14:paraId="28276B57" w14:textId="77777777" w:rsidTr="008F5267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BC1AE49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0482260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A5BA074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58CCA9A" w14:textId="606D8ABD" w:rsidR="00365267" w:rsidRDefault="00365267" w:rsidP="00365267">
      <w:pPr>
        <w:tabs>
          <w:tab w:val="left" w:pos="1083"/>
        </w:tabs>
        <w:rPr>
          <w:rFonts w:cs="Arial"/>
          <w:b/>
        </w:rPr>
      </w:pPr>
    </w:p>
    <w:p w14:paraId="657059E3" w14:textId="6E921170" w:rsidR="00365267" w:rsidRDefault="00365267" w:rsidP="00365267">
      <w:pPr>
        <w:tabs>
          <w:tab w:val="left" w:pos="1083"/>
        </w:tabs>
        <w:rPr>
          <w:rFonts w:cs="Arial"/>
          <w:b/>
        </w:rPr>
      </w:pPr>
    </w:p>
    <w:p w14:paraId="74B3D644" w14:textId="509A8B41" w:rsidR="00365267" w:rsidRDefault="00365267" w:rsidP="00365267">
      <w:pPr>
        <w:tabs>
          <w:tab w:val="left" w:pos="1083"/>
        </w:tabs>
        <w:rPr>
          <w:rFonts w:cs="Arial"/>
          <w:b/>
        </w:rPr>
      </w:pPr>
    </w:p>
    <w:p w14:paraId="48E04BE5" w14:textId="77777777" w:rsidR="00EB73E2" w:rsidRDefault="00EB73E2" w:rsidP="00F35A6C">
      <w:pPr>
        <w:jc w:val="both"/>
        <w:rPr>
          <w:rFonts w:cs="Arial"/>
        </w:rPr>
      </w:pPr>
    </w:p>
    <w:p w14:paraId="032DAC56" w14:textId="77777777" w:rsidR="00EB73E2" w:rsidRDefault="00EB73E2" w:rsidP="00F35A6C">
      <w:pPr>
        <w:jc w:val="both"/>
        <w:rPr>
          <w:rFonts w:cs="Arial"/>
        </w:rPr>
      </w:pPr>
    </w:p>
    <w:p w14:paraId="3DD951C5" w14:textId="77777777" w:rsidR="00EB73E2" w:rsidRDefault="00EB73E2" w:rsidP="00F35A6C">
      <w:pPr>
        <w:jc w:val="both"/>
        <w:rPr>
          <w:rFonts w:cs="Arial"/>
        </w:rPr>
      </w:pPr>
    </w:p>
    <w:p w14:paraId="7D171D7E" w14:textId="77777777" w:rsidR="00EB73E2" w:rsidRDefault="00EB73E2" w:rsidP="00F35A6C">
      <w:pPr>
        <w:jc w:val="both"/>
        <w:rPr>
          <w:rFonts w:cs="Arial"/>
        </w:rPr>
      </w:pPr>
    </w:p>
    <w:p w14:paraId="6D692E3C" w14:textId="0B454FE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08C0F0BC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735E1FC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430F3174" w:rsidR="00275CD0" w:rsidRDefault="00275CD0" w:rsidP="00AC3998">
      <w:pPr>
        <w:ind w:right="-32"/>
        <w:jc w:val="both"/>
        <w:rPr>
          <w:rFonts w:cs="Arial"/>
          <w:i/>
        </w:rPr>
      </w:pPr>
    </w:p>
    <w:p w14:paraId="38E8FB7E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3C044C" w14:textId="77777777" w:rsidR="006C7099" w:rsidRDefault="006C7099">
      <w:r>
        <w:separator/>
      </w:r>
    </w:p>
  </w:endnote>
  <w:endnote w:type="continuationSeparator" w:id="0">
    <w:p w14:paraId="43E315F0" w14:textId="77777777" w:rsidR="006C7099" w:rsidRDefault="006C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4E1AB03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742A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742A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315565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742A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742A8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06176" w14:textId="77777777" w:rsidR="006C7099" w:rsidRDefault="006C7099">
      <w:r>
        <w:separator/>
      </w:r>
    </w:p>
  </w:footnote>
  <w:footnote w:type="continuationSeparator" w:id="0">
    <w:p w14:paraId="15945D42" w14:textId="77777777" w:rsidR="006C7099" w:rsidRDefault="006C7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60D5BBB" w:rsidR="00C0552D" w:rsidRPr="000E02BD" w:rsidRDefault="000E02BD" w:rsidP="002F77B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=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2F77BA">
            <w:rPr>
              <w:rFonts w:cs="Arial"/>
              <w:color w:val="000000"/>
              <w:sz w:val="16"/>
              <w:szCs w:val="16"/>
            </w:rPr>
            <w:t xml:space="preserve"> +STORITEV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C7099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81D"/>
    <w:rsid w:val="008742A8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1A33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73E2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DABE80D9-C7CA-4A0A-98F7-2CD3B504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105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1257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10</cp:revision>
  <cp:lastPrinted>2023-06-28T07:36:00Z</cp:lastPrinted>
  <dcterms:created xsi:type="dcterms:W3CDTF">2023-06-26T16:45:00Z</dcterms:created>
  <dcterms:modified xsi:type="dcterms:W3CDTF">2023-09-05T11:11:00Z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